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1800"/>
        <w:gridCol w:w="709"/>
        <w:gridCol w:w="1113"/>
        <w:gridCol w:w="1155"/>
        <w:gridCol w:w="263"/>
        <w:gridCol w:w="3896"/>
      </w:tblGrid>
      <w:tr w:rsidR="00403717" w:rsidRPr="00A94106" w:rsidTr="00667543">
        <w:trPr>
          <w:trHeight w:val="1545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</w:tcBorders>
          </w:tcPr>
          <w:p w:rsidR="00403717" w:rsidRPr="00A94106" w:rsidRDefault="00403717" w:rsidP="00B85BAD">
            <w:pPr>
              <w:ind w:hanging="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1A8BE5D0" wp14:editId="03FC0DA5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  <w:gridSpan w:val="2"/>
            <w:tcBorders>
              <w:top w:val="single" w:sz="6" w:space="0" w:color="auto"/>
            </w:tcBorders>
            <w:vAlign w:val="center"/>
          </w:tcPr>
          <w:p w:rsidR="00403717" w:rsidRPr="00403717" w:rsidRDefault="00403717" w:rsidP="00D93079">
            <w:pPr>
              <w:jc w:val="center"/>
              <w:rPr>
                <w:rFonts w:ascii="Calibri Light" w:hAnsi="Calibri Light"/>
                <w:b/>
                <w:spacing w:val="-10"/>
                <w:sz w:val="22"/>
                <w:szCs w:val="24"/>
              </w:rPr>
            </w:pPr>
            <w:r w:rsidRPr="00403717">
              <w:rPr>
                <w:rFonts w:ascii="Calibri Light" w:hAnsi="Calibri Light"/>
                <w:b/>
                <w:spacing w:val="-10"/>
                <w:sz w:val="22"/>
                <w:szCs w:val="24"/>
              </w:rPr>
              <w:t>FORSVARSMATERIELL</w:t>
            </w:r>
          </w:p>
          <w:p w:rsidR="00403717" w:rsidRPr="00403717" w:rsidRDefault="00403717" w:rsidP="00D93079">
            <w:pPr>
              <w:jc w:val="center"/>
              <w:rPr>
                <w:rFonts w:ascii="Calibri Light" w:hAnsi="Calibri Light"/>
                <w:b/>
                <w:sz w:val="18"/>
              </w:rPr>
            </w:pPr>
          </w:p>
        </w:tc>
        <w:tc>
          <w:tcPr>
            <w:tcW w:w="6427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3717" w:rsidRDefault="00403717" w:rsidP="00403717">
            <w:pPr>
              <w:jc w:val="center"/>
              <w:rPr>
                <w:rFonts w:ascii="Calibri Light" w:hAnsi="Calibri Light"/>
                <w:b/>
                <w:szCs w:val="24"/>
              </w:rPr>
            </w:pPr>
          </w:p>
          <w:p w:rsidR="00403717" w:rsidRDefault="007C5CF1" w:rsidP="00403717">
            <w:pPr>
              <w:jc w:val="center"/>
              <w:rPr>
                <w:rFonts w:ascii="Calibri Light" w:hAnsi="Calibri Light"/>
                <w:b/>
                <w:szCs w:val="24"/>
              </w:rPr>
            </w:pPr>
            <w:r>
              <w:rPr>
                <w:rFonts w:ascii="Calibri Light" w:hAnsi="Calibri Light"/>
                <w:b/>
                <w:szCs w:val="24"/>
              </w:rPr>
              <w:t xml:space="preserve">(DRAFT) </w:t>
            </w:r>
            <w:r w:rsidR="00403717" w:rsidRPr="00403717">
              <w:rPr>
                <w:rFonts w:ascii="Calibri Light" w:hAnsi="Calibri Light"/>
                <w:b/>
                <w:szCs w:val="24"/>
              </w:rPr>
              <w:t>KONTRAKT</w:t>
            </w:r>
          </w:p>
          <w:p w:rsidR="00403717" w:rsidRPr="00403717" w:rsidRDefault="00403717" w:rsidP="00403717">
            <w:pPr>
              <w:jc w:val="center"/>
              <w:rPr>
                <w:rFonts w:ascii="Calibri Light" w:hAnsi="Calibri Light"/>
                <w:b/>
                <w:szCs w:val="24"/>
              </w:rPr>
            </w:pPr>
          </w:p>
          <w:p w:rsidR="00403717" w:rsidRPr="00403717" w:rsidRDefault="00B4437B" w:rsidP="00B85BAD">
            <w:pPr>
              <w:jc w:val="center"/>
              <w:rPr>
                <w:rFonts w:ascii="Calibri Light" w:hAnsi="Calibri Light"/>
                <w:b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2020</w:t>
            </w:r>
            <w:r w:rsidR="00096641">
              <w:rPr>
                <w:rFonts w:ascii="Arial" w:hAnsi="Arial" w:cs="Arial"/>
                <w:b/>
                <w:bCs/>
                <w:color w:val="000000"/>
                <w:sz w:val="20"/>
              </w:rPr>
              <w:t>/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007402</w:t>
            </w:r>
            <w:r w:rsidR="00403717">
              <w:rPr>
                <w:rFonts w:ascii="Arial" w:hAnsi="Arial" w:cs="Arial"/>
                <w:b/>
                <w:bCs/>
                <w:color w:val="000000"/>
                <w:sz w:val="20"/>
              </w:rPr>
              <w:t>-00</w:t>
            </w:r>
            <w:r w:rsidR="00E21B41">
              <w:rPr>
                <w:rFonts w:ascii="Arial" w:hAnsi="Arial" w:cs="Arial"/>
                <w:b/>
                <w:bCs/>
                <w:color w:val="000000"/>
                <w:sz w:val="20"/>
              </w:rPr>
              <w:t>0</w:t>
            </w:r>
          </w:p>
          <w:p w:rsidR="00403717" w:rsidRPr="00403717" w:rsidRDefault="00403717" w:rsidP="00B85BAD">
            <w:pPr>
              <w:rPr>
                <w:rFonts w:ascii="Calibri Light" w:hAnsi="Calibri Light"/>
                <w:sz w:val="18"/>
              </w:rPr>
            </w:pPr>
          </w:p>
        </w:tc>
      </w:tr>
      <w:tr w:rsidR="00403717" w:rsidRPr="00A94106" w:rsidTr="001F616D">
        <w:trPr>
          <w:trHeight w:val="635"/>
        </w:trPr>
        <w:tc>
          <w:tcPr>
            <w:tcW w:w="2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717" w:rsidRPr="00403717" w:rsidRDefault="00403717" w:rsidP="00B85BAD">
            <w:pPr>
              <w:rPr>
                <w:rFonts w:ascii="Calibri Light" w:hAnsi="Calibri Light"/>
                <w:sz w:val="18"/>
              </w:rPr>
            </w:pPr>
            <w:r w:rsidRPr="00403717">
              <w:rPr>
                <w:rFonts w:ascii="Calibri Light" w:hAnsi="Calibri Light"/>
                <w:sz w:val="18"/>
              </w:rPr>
              <w:t>Eksempla</w:t>
            </w:r>
            <w:r>
              <w:rPr>
                <w:rFonts w:ascii="Calibri Light" w:hAnsi="Calibri Light"/>
                <w:sz w:val="18"/>
              </w:rPr>
              <w:t>r</w:t>
            </w:r>
            <w:r w:rsidRPr="00403717">
              <w:rPr>
                <w:rFonts w:ascii="Calibri Light" w:hAnsi="Calibri Light"/>
                <w:sz w:val="18"/>
              </w:rPr>
              <w:t>nummer:</w:t>
            </w:r>
          </w:p>
          <w:p w:rsidR="00403717" w:rsidRPr="00403717" w:rsidRDefault="00417FA0" w:rsidP="00B85BAD">
            <w:pPr>
              <w:jc w:val="center"/>
              <w:rPr>
                <w:rFonts w:ascii="Calibri Light" w:hAnsi="Calibri Light"/>
                <w:sz w:val="18"/>
              </w:rPr>
            </w:pPr>
            <w:r>
              <w:rPr>
                <w:rFonts w:ascii="Calibri Light" w:hAnsi="Calibri Light"/>
                <w:b/>
                <w:sz w:val="18"/>
              </w:rPr>
              <w:t>1/2</w:t>
            </w:r>
          </w:p>
        </w:tc>
        <w:tc>
          <w:tcPr>
            <w:tcW w:w="3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717" w:rsidRPr="00403717" w:rsidRDefault="00403717" w:rsidP="00F36458">
            <w:pPr>
              <w:rPr>
                <w:rFonts w:ascii="Calibri Light" w:hAnsi="Calibri Light"/>
                <w:sz w:val="18"/>
              </w:rPr>
            </w:pPr>
            <w:r w:rsidRPr="00403717">
              <w:rPr>
                <w:rFonts w:ascii="Calibri Light" w:hAnsi="Calibri Light"/>
                <w:sz w:val="18"/>
              </w:rPr>
              <w:t>Gradering</w:t>
            </w:r>
          </w:p>
          <w:p w:rsidR="00403717" w:rsidRPr="00403717" w:rsidRDefault="00417FA0" w:rsidP="00403717">
            <w:pPr>
              <w:rPr>
                <w:rFonts w:ascii="Calibri Light" w:hAnsi="Calibri Light"/>
                <w:sz w:val="18"/>
              </w:rPr>
            </w:pPr>
            <w:r>
              <w:rPr>
                <w:rFonts w:ascii="Calibri Light" w:hAnsi="Calibri Light"/>
                <w:b/>
                <w:sz w:val="18"/>
              </w:rPr>
              <w:t>Ugradert</w:t>
            </w:r>
          </w:p>
        </w:tc>
        <w:tc>
          <w:tcPr>
            <w:tcW w:w="3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717" w:rsidRPr="00403717" w:rsidRDefault="00403717" w:rsidP="00403717">
            <w:pPr>
              <w:rPr>
                <w:rFonts w:ascii="Calibri Light" w:hAnsi="Calibri Light"/>
                <w:sz w:val="18"/>
              </w:rPr>
            </w:pPr>
            <w:r w:rsidRPr="00403717">
              <w:rPr>
                <w:rFonts w:ascii="Calibri Light" w:hAnsi="Calibri Light"/>
                <w:sz w:val="18"/>
              </w:rPr>
              <w:t xml:space="preserve">Kontraktsnummer: </w:t>
            </w:r>
          </w:p>
          <w:p w:rsidR="00403717" w:rsidRPr="00417FA0" w:rsidRDefault="00B4437B" w:rsidP="00B85BAD">
            <w:pPr>
              <w:jc w:val="center"/>
              <w:rPr>
                <w:rFonts w:ascii="Calibri Light" w:hAnsi="Calibri Light"/>
                <w:b/>
                <w:sz w:val="18"/>
              </w:rPr>
            </w:pPr>
            <w:r>
              <w:rPr>
                <w:rFonts w:ascii="Calibri Light" w:hAnsi="Calibri Light"/>
                <w:b/>
                <w:sz w:val="18"/>
              </w:rPr>
              <w:t>Forespørsel 100835</w:t>
            </w:r>
          </w:p>
        </w:tc>
      </w:tr>
      <w:tr w:rsidR="00403717" w:rsidRPr="00A94106" w:rsidTr="00403717">
        <w:trPr>
          <w:trHeight w:val="1330"/>
        </w:trPr>
        <w:tc>
          <w:tcPr>
            <w:tcW w:w="2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717" w:rsidRDefault="00403717" w:rsidP="00B85BAD">
            <w:pPr>
              <w:rPr>
                <w:rFonts w:ascii="Myriad Pro" w:hAnsi="Myriad Pro"/>
                <w:sz w:val="18"/>
              </w:rPr>
            </w:pPr>
          </w:p>
          <w:p w:rsidR="00403717" w:rsidRDefault="00403717" w:rsidP="00B85BAD">
            <w:pPr>
              <w:rPr>
                <w:rFonts w:ascii="Myriad Pro" w:hAnsi="Myriad Pro"/>
                <w:sz w:val="18"/>
              </w:rPr>
            </w:pPr>
          </w:p>
          <w:p w:rsidR="00403717" w:rsidRDefault="00403717" w:rsidP="00B85BAD">
            <w:pPr>
              <w:rPr>
                <w:rFonts w:ascii="Myriad Pro" w:hAnsi="Myriad Pro"/>
                <w:sz w:val="18"/>
              </w:rPr>
            </w:pPr>
          </w:p>
          <w:p w:rsidR="00403717" w:rsidRDefault="00403717" w:rsidP="00B85BAD">
            <w:pPr>
              <w:rPr>
                <w:rFonts w:ascii="Myriad Pro" w:hAnsi="Myriad Pro"/>
                <w:sz w:val="18"/>
              </w:rPr>
            </w:pPr>
          </w:p>
          <w:p w:rsidR="00403717" w:rsidRDefault="00403717" w:rsidP="00B85BAD">
            <w:pPr>
              <w:rPr>
                <w:rFonts w:ascii="Myriad Pro" w:hAnsi="Myriad Pro"/>
                <w:sz w:val="18"/>
              </w:rPr>
            </w:pPr>
          </w:p>
          <w:p w:rsidR="00403717" w:rsidRDefault="00403717" w:rsidP="00B85BAD">
            <w:pPr>
              <w:rPr>
                <w:rFonts w:ascii="Myriad Pro" w:hAnsi="Myriad Pro"/>
                <w:sz w:val="18"/>
              </w:rPr>
            </w:pPr>
          </w:p>
          <w:p w:rsidR="00403717" w:rsidRPr="00A94106" w:rsidRDefault="00403717" w:rsidP="00B85BAD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713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717" w:rsidRPr="00403717" w:rsidRDefault="00403717" w:rsidP="00081BA1">
            <w:pPr>
              <w:rPr>
                <w:rFonts w:ascii="Calibri Light" w:hAnsi="Calibri Light"/>
              </w:rPr>
            </w:pPr>
          </w:p>
          <w:p w:rsidR="00403717" w:rsidRP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Pr="00CB08A5" w:rsidRDefault="00403717" w:rsidP="00081BA1">
            <w:pPr>
              <w:rPr>
                <w:rFonts w:ascii="Myriad Pro" w:hAnsi="Myriad Pro"/>
                <w:b/>
                <w:sz w:val="18"/>
                <w:szCs w:val="18"/>
              </w:rPr>
            </w:pPr>
            <w:r w:rsidRPr="00CB08A5">
              <w:rPr>
                <w:rFonts w:ascii="Myriad Pro" w:hAnsi="Myriad Pro"/>
                <w:b/>
                <w:sz w:val="18"/>
                <w:szCs w:val="18"/>
              </w:rPr>
              <w:t>Forsvarsmateriell \ Landkapasiteter</w:t>
            </w:r>
          </w:p>
          <w:p w:rsidR="00403717" w:rsidRPr="00CB08A5" w:rsidRDefault="00403717" w:rsidP="00081BA1">
            <w:pPr>
              <w:rPr>
                <w:rFonts w:ascii="Myriad Pro" w:hAnsi="Myriad Pro"/>
                <w:b/>
                <w:sz w:val="18"/>
                <w:szCs w:val="18"/>
              </w:rPr>
            </w:pPr>
            <w:r w:rsidRPr="00CB08A5">
              <w:rPr>
                <w:rFonts w:ascii="Myriad Pro" w:hAnsi="Myriad Pro"/>
                <w:b/>
                <w:sz w:val="18"/>
                <w:szCs w:val="18"/>
              </w:rPr>
              <w:t>Postboks 843</w:t>
            </w:r>
          </w:p>
          <w:p w:rsidR="00403717" w:rsidRPr="00CB08A5" w:rsidRDefault="00403717" w:rsidP="00081BA1">
            <w:pPr>
              <w:rPr>
                <w:rFonts w:ascii="Myriad Pro" w:hAnsi="Myriad Pro"/>
                <w:b/>
                <w:sz w:val="18"/>
                <w:szCs w:val="18"/>
              </w:rPr>
            </w:pPr>
            <w:r w:rsidRPr="00CB08A5">
              <w:rPr>
                <w:rFonts w:ascii="Myriad Pro" w:hAnsi="Myriad Pro"/>
                <w:b/>
                <w:sz w:val="18"/>
                <w:szCs w:val="18"/>
              </w:rPr>
              <w:t>1306 SANDVIKA</w:t>
            </w:r>
          </w:p>
          <w:p w:rsidR="00403717" w:rsidRP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P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="Calibri Light" w:hAnsi="Calibri Light"/>
                <w:sz w:val="18"/>
                <w:szCs w:val="18"/>
              </w:rPr>
              <w:t>Organisasjonsnummer 916 075 855</w:t>
            </w:r>
          </w:p>
          <w:p w:rsid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P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P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P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  <w:r w:rsidRPr="00403717">
              <w:rPr>
                <w:rFonts w:ascii="Calibri Light" w:hAnsi="Calibri Light"/>
                <w:sz w:val="18"/>
                <w:szCs w:val="18"/>
              </w:rPr>
              <w:t>og</w:t>
            </w:r>
          </w:p>
          <w:p w:rsidR="00403717" w:rsidRP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P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Pr="00CB08A5" w:rsidRDefault="00403717" w:rsidP="00081BA1">
            <w:pPr>
              <w:rPr>
                <w:rFonts w:ascii="Myriad Pro" w:hAnsi="Myriad Pro"/>
                <w:b/>
                <w:sz w:val="18"/>
                <w:szCs w:val="18"/>
              </w:rPr>
            </w:pPr>
            <w:r w:rsidRPr="00CB08A5">
              <w:rPr>
                <w:rFonts w:ascii="Myriad Pro" w:hAnsi="Myriad Pro"/>
                <w:b/>
                <w:sz w:val="18"/>
                <w:szCs w:val="18"/>
              </w:rPr>
              <w:t>&lt;Leverandørens navn&gt;</w:t>
            </w:r>
          </w:p>
          <w:p w:rsidR="00403717" w:rsidRPr="00CB08A5" w:rsidRDefault="00403717" w:rsidP="00081BA1">
            <w:pPr>
              <w:rPr>
                <w:rFonts w:ascii="Myriad Pro" w:hAnsi="Myriad Pro"/>
                <w:b/>
                <w:sz w:val="18"/>
                <w:szCs w:val="18"/>
              </w:rPr>
            </w:pPr>
            <w:r w:rsidRPr="00CB08A5">
              <w:rPr>
                <w:rFonts w:ascii="Myriad Pro" w:hAnsi="Myriad Pro"/>
                <w:b/>
                <w:sz w:val="18"/>
                <w:szCs w:val="18"/>
              </w:rPr>
              <w:t>&lt;Leverandørens adresse&gt;</w:t>
            </w:r>
          </w:p>
          <w:p w:rsidR="00403717" w:rsidRPr="00CB08A5" w:rsidRDefault="00403717" w:rsidP="00081BA1">
            <w:pPr>
              <w:rPr>
                <w:rFonts w:ascii="Myriad Pro" w:hAnsi="Myriad Pro"/>
                <w:b/>
                <w:sz w:val="18"/>
                <w:szCs w:val="18"/>
              </w:rPr>
            </w:pPr>
            <w:r w:rsidRPr="00CB08A5">
              <w:rPr>
                <w:rFonts w:ascii="Myriad Pro" w:hAnsi="Myriad Pro"/>
                <w:b/>
                <w:sz w:val="18"/>
                <w:szCs w:val="18"/>
              </w:rPr>
              <w:t>&lt;Leverandørens adresse&gt;</w:t>
            </w:r>
          </w:p>
          <w:p w:rsidR="00403717" w:rsidRP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P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  <w:r w:rsidRPr="00403717">
              <w:rPr>
                <w:rFonts w:ascii="Calibri Light" w:hAnsi="Calibri Light"/>
                <w:sz w:val="18"/>
                <w:szCs w:val="18"/>
              </w:rPr>
              <w:t>Organisasjonsnummer &lt;sett inn&gt;</w:t>
            </w:r>
          </w:p>
          <w:p w:rsidR="00403717" w:rsidRP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P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  <w:r w:rsidRPr="00403717">
              <w:rPr>
                <w:rFonts w:ascii="Calibri Light" w:hAnsi="Calibri Light"/>
                <w:sz w:val="18"/>
                <w:szCs w:val="18"/>
              </w:rPr>
              <w:t xml:space="preserve">er blitt enige om vilkårene i denne kontrakt om </w:t>
            </w:r>
            <w:r w:rsidR="0081294B">
              <w:rPr>
                <w:rFonts w:ascii="Calibri Light" w:hAnsi="Calibri Light"/>
                <w:sz w:val="18"/>
                <w:szCs w:val="18"/>
              </w:rPr>
              <w:t xml:space="preserve">demilitarisering av overskuddsmateriell fra Forsvaret, </w:t>
            </w:r>
            <w:r w:rsidR="00417FA0">
              <w:rPr>
                <w:rFonts w:ascii="Calibri Light" w:hAnsi="Calibri Light"/>
                <w:sz w:val="18"/>
                <w:szCs w:val="18"/>
              </w:rPr>
              <w:t>i henhold til denne kontrakts bestemmelser og betingelser</w:t>
            </w:r>
            <w:r w:rsidR="0081294B">
              <w:rPr>
                <w:rFonts w:ascii="Calibri Light" w:hAnsi="Calibri Light"/>
                <w:sz w:val="18"/>
                <w:szCs w:val="18"/>
              </w:rPr>
              <w:t xml:space="preserve">, i </w:t>
            </w:r>
            <w:r w:rsidR="00007C95">
              <w:rPr>
                <w:rFonts w:ascii="Calibri Light" w:hAnsi="Calibri Light"/>
                <w:sz w:val="18"/>
                <w:szCs w:val="18"/>
              </w:rPr>
              <w:t>fire -</w:t>
            </w:r>
            <w:r w:rsidR="007C08CA">
              <w:rPr>
                <w:rFonts w:ascii="Calibri Light" w:hAnsi="Calibri Light"/>
                <w:sz w:val="18"/>
                <w:szCs w:val="18"/>
              </w:rPr>
              <w:t xml:space="preserve"> 4 - </w:t>
            </w:r>
            <w:r w:rsidR="0081294B">
              <w:rPr>
                <w:rFonts w:ascii="Calibri Light" w:hAnsi="Calibri Light"/>
                <w:sz w:val="18"/>
                <w:szCs w:val="18"/>
              </w:rPr>
              <w:t xml:space="preserve">år fra siste dag for signatur, med mulighet til opsjon på </w:t>
            </w:r>
            <w:r w:rsidR="007C08CA">
              <w:rPr>
                <w:rFonts w:ascii="Calibri Light" w:hAnsi="Calibri Light"/>
                <w:sz w:val="18"/>
                <w:szCs w:val="18"/>
              </w:rPr>
              <w:t xml:space="preserve">ytterligere </w:t>
            </w:r>
            <w:r w:rsidR="0081294B">
              <w:rPr>
                <w:rFonts w:ascii="Calibri Light" w:hAnsi="Calibri Light"/>
                <w:sz w:val="18"/>
                <w:szCs w:val="18"/>
              </w:rPr>
              <w:t xml:space="preserve">tre </w:t>
            </w:r>
            <w:r w:rsidR="007C08CA">
              <w:rPr>
                <w:rFonts w:ascii="Calibri Light" w:hAnsi="Calibri Light"/>
                <w:sz w:val="18"/>
                <w:szCs w:val="18"/>
              </w:rPr>
              <w:t xml:space="preserve">-3- </w:t>
            </w:r>
            <w:r w:rsidR="0081294B">
              <w:rPr>
                <w:rFonts w:ascii="Calibri Light" w:hAnsi="Calibri Light"/>
                <w:sz w:val="18"/>
                <w:szCs w:val="18"/>
              </w:rPr>
              <w:t>års forlenging</w:t>
            </w:r>
            <w:r w:rsidR="00417FA0">
              <w:rPr>
                <w:rFonts w:ascii="Calibri Light" w:hAnsi="Calibri Light"/>
                <w:sz w:val="18"/>
                <w:szCs w:val="18"/>
              </w:rPr>
              <w:t xml:space="preserve">. </w:t>
            </w:r>
          </w:p>
          <w:p w:rsid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  <w:bookmarkStart w:id="0" w:name="_GoBack"/>
            <w:bookmarkEnd w:id="0"/>
          </w:p>
          <w:p w:rsid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Pr="00403717" w:rsidRDefault="00403717" w:rsidP="00081BA1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Pr="00403717" w:rsidRDefault="00403717" w:rsidP="00403717">
            <w:pPr>
              <w:rPr>
                <w:rFonts w:ascii="Calibri Light" w:hAnsi="Calibri Light"/>
                <w:sz w:val="18"/>
                <w:szCs w:val="18"/>
              </w:rPr>
            </w:pPr>
            <w:r w:rsidRPr="00403717">
              <w:rPr>
                <w:rFonts w:ascii="Calibri Light" w:hAnsi="Calibri Light"/>
                <w:sz w:val="18"/>
                <w:szCs w:val="18"/>
              </w:rPr>
              <w:t xml:space="preserve">Kontrakten består av denne underskrevne side og etterfølgende vedheftede </w:t>
            </w:r>
            <w:r>
              <w:rPr>
                <w:rFonts w:ascii="Calibri Light" w:hAnsi="Calibri Light"/>
                <w:sz w:val="18"/>
                <w:szCs w:val="18"/>
              </w:rPr>
              <w:t xml:space="preserve">kontrakt </w:t>
            </w:r>
            <w:proofErr w:type="spellStart"/>
            <w:r w:rsidRPr="00403717">
              <w:rPr>
                <w:rFonts w:ascii="Calibri Light" w:hAnsi="Calibri Light"/>
                <w:sz w:val="18"/>
                <w:szCs w:val="18"/>
              </w:rPr>
              <w:t>nr</w:t>
            </w:r>
            <w:proofErr w:type="spellEnd"/>
            <w:r w:rsidRPr="00403717">
              <w:rPr>
                <w:rFonts w:ascii="Calibri Light" w:hAnsi="Calibri Light"/>
                <w:sz w:val="18"/>
                <w:szCs w:val="18"/>
              </w:rPr>
              <w:t xml:space="preserve"> &lt;x </w:t>
            </w:r>
          </w:p>
          <w:p w:rsidR="00403717" w:rsidRPr="00403717" w:rsidRDefault="00403717" w:rsidP="00403717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Pr="00403717" w:rsidRDefault="00403717" w:rsidP="00403717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Default="00403717" w:rsidP="00403717">
            <w:pPr>
              <w:rPr>
                <w:rFonts w:ascii="Calibri Light" w:hAnsi="Calibri Light"/>
                <w:sz w:val="18"/>
                <w:szCs w:val="18"/>
              </w:rPr>
            </w:pPr>
            <w:r w:rsidRPr="00403717">
              <w:rPr>
                <w:rFonts w:ascii="Calibri Light" w:hAnsi="Calibri Light"/>
                <w:sz w:val="18"/>
                <w:szCs w:val="18"/>
              </w:rPr>
              <w:t>Kontrakten erstatter alle tidligere dokumenter vedrørende leveransen, som forespørsel, tilbud, salgsvilkår og annen skriftveksel.</w:t>
            </w:r>
          </w:p>
          <w:p w:rsidR="00403717" w:rsidRDefault="00403717" w:rsidP="00403717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Default="00403717" w:rsidP="00403717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Default="00403717" w:rsidP="00403717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Default="00403717" w:rsidP="00403717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Pr="00403717" w:rsidRDefault="00403717" w:rsidP="00403717">
            <w:pPr>
              <w:rPr>
                <w:rFonts w:ascii="Calibri Light" w:hAnsi="Calibri Light"/>
                <w:sz w:val="18"/>
                <w:szCs w:val="18"/>
              </w:rPr>
            </w:pPr>
          </w:p>
          <w:p w:rsidR="00403717" w:rsidRPr="00403717" w:rsidRDefault="00403717" w:rsidP="00081BA1">
            <w:pPr>
              <w:rPr>
                <w:rFonts w:ascii="Calibri Light" w:hAnsi="Calibri Light"/>
              </w:rPr>
            </w:pPr>
          </w:p>
        </w:tc>
      </w:tr>
      <w:tr w:rsidR="00403717" w:rsidRPr="00A94106">
        <w:trPr>
          <w:trHeight w:val="1330"/>
        </w:trPr>
        <w:tc>
          <w:tcPr>
            <w:tcW w:w="47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717" w:rsidRPr="00A94106" w:rsidRDefault="00403717" w:rsidP="00B85BAD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For l</w:t>
            </w:r>
            <w:r w:rsidRPr="00A94106">
              <w:rPr>
                <w:rFonts w:ascii="Myriad Pro" w:hAnsi="Myriad Pro"/>
                <w:sz w:val="18"/>
              </w:rPr>
              <w:t>everandør:</w:t>
            </w:r>
          </w:p>
          <w:p w:rsidR="00403717" w:rsidRDefault="00403717" w:rsidP="00B85BAD">
            <w:pPr>
              <w:rPr>
                <w:rFonts w:ascii="Myriad Pro" w:hAnsi="Myriad Pro"/>
                <w:b/>
                <w:sz w:val="18"/>
              </w:rPr>
            </w:pPr>
          </w:p>
          <w:p w:rsidR="00403717" w:rsidRPr="00A94106" w:rsidRDefault="00403717" w:rsidP="00B85BAD">
            <w:pPr>
              <w:rPr>
                <w:rFonts w:ascii="Myriad Pro" w:hAnsi="Myriad Pro"/>
                <w:sz w:val="18"/>
              </w:rPr>
            </w:pPr>
            <w:r w:rsidRPr="00CB08A5">
              <w:rPr>
                <w:rFonts w:ascii="Myriad Pro" w:hAnsi="Myriad Pro"/>
                <w:b/>
                <w:sz w:val="18"/>
                <w:szCs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CB08A5">
              <w:rPr>
                <w:rFonts w:ascii="Myriad Pro" w:hAnsi="Myriad Pro"/>
                <w:b/>
                <w:sz w:val="18"/>
                <w:szCs w:val="18"/>
              </w:rPr>
              <w:instrText xml:space="preserve"> FORMTEXT </w:instrText>
            </w:r>
            <w:r w:rsidRPr="00CB08A5">
              <w:rPr>
                <w:rFonts w:ascii="Myriad Pro" w:hAnsi="Myriad Pro"/>
                <w:b/>
                <w:sz w:val="18"/>
                <w:szCs w:val="18"/>
              </w:rPr>
            </w:r>
            <w:r w:rsidRPr="00CB08A5">
              <w:rPr>
                <w:rFonts w:ascii="Myriad Pro" w:hAnsi="Myriad Pro"/>
                <w:b/>
                <w:sz w:val="18"/>
                <w:szCs w:val="18"/>
              </w:rPr>
              <w:fldChar w:fldCharType="separate"/>
            </w:r>
            <w:r w:rsidRPr="00CB08A5">
              <w:rPr>
                <w:rFonts w:ascii="Myriad Pro" w:hAnsi="Myriad Pro"/>
                <w:b/>
                <w:sz w:val="18"/>
                <w:szCs w:val="18"/>
              </w:rPr>
              <w:t> </w:t>
            </w:r>
            <w:r w:rsidRPr="00CB08A5">
              <w:rPr>
                <w:rFonts w:ascii="Myriad Pro" w:hAnsi="Myriad Pro"/>
                <w:b/>
                <w:sz w:val="18"/>
                <w:szCs w:val="18"/>
              </w:rPr>
              <w:t> </w:t>
            </w:r>
            <w:r w:rsidRPr="00CB08A5">
              <w:rPr>
                <w:rFonts w:ascii="Myriad Pro" w:hAnsi="Myriad Pro"/>
                <w:b/>
                <w:sz w:val="18"/>
                <w:szCs w:val="18"/>
              </w:rPr>
              <w:t> </w:t>
            </w:r>
            <w:r w:rsidRPr="00CB08A5">
              <w:rPr>
                <w:rFonts w:ascii="Myriad Pro" w:hAnsi="Myriad Pro"/>
                <w:b/>
                <w:sz w:val="18"/>
                <w:szCs w:val="18"/>
              </w:rPr>
              <w:t> </w:t>
            </w:r>
            <w:r w:rsidRPr="00CB08A5">
              <w:rPr>
                <w:rFonts w:ascii="Myriad Pro" w:hAnsi="Myriad Pro"/>
                <w:b/>
                <w:sz w:val="18"/>
                <w:szCs w:val="18"/>
              </w:rPr>
              <w:t> </w:t>
            </w:r>
            <w:r w:rsidRPr="00CB08A5">
              <w:rPr>
                <w:rFonts w:ascii="Myriad Pro" w:hAnsi="Myriad Pro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717" w:rsidRPr="00403717" w:rsidRDefault="00403717" w:rsidP="00403717">
            <w:pPr>
              <w:rPr>
                <w:rFonts w:ascii="Myriad Pro" w:hAnsi="Myriad Pro"/>
                <w:sz w:val="18"/>
              </w:rPr>
            </w:pPr>
            <w:r w:rsidRPr="00403717">
              <w:rPr>
                <w:rFonts w:ascii="Myriad Pro" w:hAnsi="Myriad Pro"/>
                <w:sz w:val="18"/>
              </w:rPr>
              <w:t>For Forsvarsmateriell \ Landkapasiteter</w:t>
            </w:r>
          </w:p>
          <w:p w:rsidR="00417FA0" w:rsidRPr="00CB08A5" w:rsidRDefault="00417FA0" w:rsidP="00417FA0">
            <w:pPr>
              <w:rPr>
                <w:rFonts w:ascii="Myriad Pro" w:hAnsi="Myriad Pro"/>
                <w:b/>
                <w:sz w:val="18"/>
                <w:szCs w:val="18"/>
              </w:rPr>
            </w:pPr>
            <w:r>
              <w:rPr>
                <w:rFonts w:ascii="Calibri Light" w:hAnsi="Calibri Light"/>
                <w:b/>
                <w:sz w:val="18"/>
                <w:szCs w:val="18"/>
              </w:rPr>
              <w:br/>
            </w:r>
            <w:r w:rsidRPr="00CB08A5">
              <w:rPr>
                <w:rFonts w:ascii="Myriad Pro" w:hAnsi="Myriad Pro"/>
                <w:b/>
                <w:sz w:val="18"/>
                <w:szCs w:val="18"/>
              </w:rPr>
              <w:t>Forsvarsmateriell \ Landkapasiteter</w:t>
            </w:r>
          </w:p>
          <w:p w:rsidR="00417FA0" w:rsidRPr="00CB08A5" w:rsidRDefault="00417FA0" w:rsidP="00417FA0">
            <w:pPr>
              <w:rPr>
                <w:rFonts w:ascii="Myriad Pro" w:hAnsi="Myriad Pro"/>
                <w:b/>
                <w:sz w:val="18"/>
                <w:szCs w:val="18"/>
              </w:rPr>
            </w:pPr>
            <w:r w:rsidRPr="00CB08A5">
              <w:rPr>
                <w:rFonts w:ascii="Myriad Pro" w:hAnsi="Myriad Pro"/>
                <w:b/>
                <w:sz w:val="18"/>
                <w:szCs w:val="18"/>
              </w:rPr>
              <w:t>Postboks 843</w:t>
            </w:r>
          </w:p>
          <w:p w:rsidR="00403717" w:rsidRPr="00CB08A5" w:rsidRDefault="00417FA0" w:rsidP="00403717">
            <w:pPr>
              <w:rPr>
                <w:rFonts w:ascii="Myriad Pro" w:hAnsi="Myriad Pro"/>
                <w:b/>
                <w:sz w:val="18"/>
                <w:szCs w:val="18"/>
              </w:rPr>
            </w:pPr>
            <w:r w:rsidRPr="00CB08A5">
              <w:rPr>
                <w:rFonts w:ascii="Myriad Pro" w:hAnsi="Myriad Pro"/>
                <w:b/>
                <w:sz w:val="18"/>
                <w:szCs w:val="18"/>
              </w:rPr>
              <w:t>1306 SANDVIKA</w:t>
            </w:r>
          </w:p>
          <w:p w:rsidR="00417FA0" w:rsidRDefault="00417FA0" w:rsidP="00403717">
            <w:pPr>
              <w:rPr>
                <w:rFonts w:ascii="Calibri Light" w:hAnsi="Calibri Light"/>
                <w:b/>
                <w:sz w:val="18"/>
                <w:szCs w:val="18"/>
              </w:rPr>
            </w:pPr>
          </w:p>
          <w:p w:rsidR="00417FA0" w:rsidRPr="00417FA0" w:rsidRDefault="00417FA0" w:rsidP="00403717">
            <w:pPr>
              <w:rPr>
                <w:rFonts w:ascii="Calibri Light" w:hAnsi="Calibri Light"/>
                <w:b/>
                <w:sz w:val="18"/>
                <w:szCs w:val="18"/>
              </w:rPr>
            </w:pPr>
          </w:p>
        </w:tc>
      </w:tr>
      <w:tr w:rsidR="00403717" w:rsidRPr="00A94106" w:rsidTr="005C2347">
        <w:trPr>
          <w:trHeight w:val="466"/>
        </w:trPr>
        <w:tc>
          <w:tcPr>
            <w:tcW w:w="11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717" w:rsidRDefault="00403717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:rsidR="00403717" w:rsidRPr="00A94106" w:rsidRDefault="00403717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62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717" w:rsidRPr="00A94106" w:rsidRDefault="00403717" w:rsidP="00403717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:rsidR="00403717" w:rsidRDefault="00403717" w:rsidP="00081BA1"/>
        </w:tc>
        <w:tc>
          <w:tcPr>
            <w:tcW w:w="11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717" w:rsidRPr="00A94106" w:rsidRDefault="00403717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:rsidR="00403717" w:rsidRPr="00A94106" w:rsidRDefault="00403717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r>
              <w:rPr>
                <w:rFonts w:ascii="Myriad Pro" w:hAnsi="Myriad Pro"/>
                <w:b/>
                <w:sz w:val="18"/>
              </w:rPr>
              <w:br/>
            </w:r>
          </w:p>
        </w:tc>
        <w:tc>
          <w:tcPr>
            <w:tcW w:w="415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717" w:rsidRPr="00A94106" w:rsidRDefault="00403717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:rsidR="00403717" w:rsidRPr="00A94106" w:rsidRDefault="00403717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           </w:t>
            </w:r>
          </w:p>
        </w:tc>
      </w:tr>
      <w:tr w:rsidR="00403717" w:rsidRPr="00A94106">
        <w:trPr>
          <w:trHeight w:val="674"/>
        </w:trPr>
        <w:tc>
          <w:tcPr>
            <w:tcW w:w="472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717" w:rsidRPr="00A94106" w:rsidRDefault="00403717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Navn – stilling </w:t>
            </w:r>
          </w:p>
          <w:p w:rsidR="00403717" w:rsidRPr="00CB08A5" w:rsidRDefault="00403717" w:rsidP="00B85BAD">
            <w:pPr>
              <w:rPr>
                <w:rFonts w:ascii="Myriad Pro" w:hAnsi="Myriad Pro"/>
                <w:sz w:val="18"/>
              </w:rPr>
            </w:pPr>
          </w:p>
          <w:p w:rsidR="00403717" w:rsidRPr="00CB08A5" w:rsidRDefault="00403717" w:rsidP="00B85BAD">
            <w:pPr>
              <w:rPr>
                <w:rFonts w:ascii="Myriad Pro" w:hAnsi="Myriad Pro"/>
                <w:sz w:val="18"/>
              </w:rPr>
            </w:pPr>
          </w:p>
          <w:p w:rsidR="00403717" w:rsidRPr="00A94106" w:rsidRDefault="00403717" w:rsidP="00B85BAD">
            <w:pPr>
              <w:rPr>
                <w:rFonts w:ascii="Myriad Pro" w:hAnsi="Myriad Pro"/>
                <w:sz w:val="18"/>
              </w:rPr>
            </w:pPr>
          </w:p>
          <w:p w:rsidR="00403717" w:rsidRPr="00A94106" w:rsidRDefault="00403717" w:rsidP="00B85BAD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31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717" w:rsidRPr="00A94106" w:rsidRDefault="00403717" w:rsidP="00403717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Navn – stilling </w:t>
            </w:r>
          </w:p>
          <w:p w:rsidR="00417FA0" w:rsidRDefault="00417FA0" w:rsidP="00417FA0"/>
          <w:p w:rsidR="00403717" w:rsidRPr="00CB08A5" w:rsidRDefault="00417FA0" w:rsidP="00417FA0">
            <w:pPr>
              <w:rPr>
                <w:rFonts w:ascii="Myriad Pro" w:hAnsi="Myriad Pro"/>
              </w:rPr>
            </w:pPr>
            <w:r w:rsidRPr="00CB08A5">
              <w:rPr>
                <w:rFonts w:ascii="Myriad Pro" w:hAnsi="Myriad Pro"/>
                <w:sz w:val="18"/>
              </w:rPr>
              <w:t>Espen Hansen Aspås</w:t>
            </w:r>
            <w:r w:rsidRPr="00CB08A5">
              <w:rPr>
                <w:rFonts w:ascii="Myriad Pro" w:hAnsi="Myriad Pro"/>
                <w:sz w:val="18"/>
              </w:rPr>
              <w:br/>
              <w:t>Seksjonssjef</w:t>
            </w:r>
            <w:r w:rsidR="00403717" w:rsidRPr="00CB08A5">
              <w:rPr>
                <w:rFonts w:ascii="Myriad Pro" w:hAnsi="Myriad Pro"/>
              </w:rPr>
              <w:br/>
            </w:r>
          </w:p>
        </w:tc>
      </w:tr>
    </w:tbl>
    <w:p w:rsidR="00B85BAD" w:rsidRPr="00A94106" w:rsidRDefault="00B85BAD">
      <w:pPr>
        <w:rPr>
          <w:rFonts w:ascii="Myriad Pro" w:hAnsi="Myriad Pro"/>
        </w:rPr>
      </w:pPr>
    </w:p>
    <w:sectPr w:rsidR="00B85BAD" w:rsidRPr="00A94106">
      <w:footerReference w:type="default" r:id="rId10"/>
      <w:pgSz w:w="11907" w:h="16840" w:code="9"/>
      <w:pgMar w:top="737" w:right="567" w:bottom="45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054" w:rsidRDefault="008B7054">
      <w:r>
        <w:separator/>
      </w:r>
    </w:p>
  </w:endnote>
  <w:endnote w:type="continuationSeparator" w:id="0">
    <w:p w:rsidR="008B7054" w:rsidRDefault="008B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054" w:rsidRPr="006B394C" w:rsidRDefault="008B7054">
    <w:pPr>
      <w:rPr>
        <w:rFonts w:ascii="Myriad Pro" w:hAnsi="Myriad Pro"/>
        <w:sz w:val="20"/>
      </w:rPr>
    </w:pPr>
    <w:r w:rsidRPr="006B394C">
      <w:rPr>
        <w:rFonts w:ascii="Myriad Pro" w:hAnsi="Myriad Pro"/>
        <w:sz w:val="20"/>
      </w:rPr>
      <w:t>Januar 2016</w:t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</w:p>
  <w:p w:rsidR="008B7054" w:rsidRPr="006B394C" w:rsidRDefault="008B7054">
    <w:pPr>
      <w:pStyle w:val="Bunntekst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054" w:rsidRDefault="008B7054">
      <w:r>
        <w:separator/>
      </w:r>
    </w:p>
  </w:footnote>
  <w:footnote w:type="continuationSeparator" w:id="0">
    <w:p w:rsidR="008B7054" w:rsidRDefault="008B70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225"/>
    <w:rsid w:val="00002132"/>
    <w:rsid w:val="00007C95"/>
    <w:rsid w:val="0005689F"/>
    <w:rsid w:val="00096641"/>
    <w:rsid w:val="00127C3F"/>
    <w:rsid w:val="00221A6D"/>
    <w:rsid w:val="002A2AB8"/>
    <w:rsid w:val="002F5225"/>
    <w:rsid w:val="00316CF5"/>
    <w:rsid w:val="0032660F"/>
    <w:rsid w:val="00345C76"/>
    <w:rsid w:val="00370846"/>
    <w:rsid w:val="003C7C51"/>
    <w:rsid w:val="003F4BE0"/>
    <w:rsid w:val="00403717"/>
    <w:rsid w:val="00417FA0"/>
    <w:rsid w:val="00484178"/>
    <w:rsid w:val="004B2CAC"/>
    <w:rsid w:val="00517345"/>
    <w:rsid w:val="005C2347"/>
    <w:rsid w:val="005D3C06"/>
    <w:rsid w:val="00695325"/>
    <w:rsid w:val="006B394C"/>
    <w:rsid w:val="00723BCA"/>
    <w:rsid w:val="007703DB"/>
    <w:rsid w:val="007872A2"/>
    <w:rsid w:val="007C08CA"/>
    <w:rsid w:val="007C5CF1"/>
    <w:rsid w:val="0081294B"/>
    <w:rsid w:val="00835EB0"/>
    <w:rsid w:val="00857B31"/>
    <w:rsid w:val="00862AA8"/>
    <w:rsid w:val="008B7054"/>
    <w:rsid w:val="00990CC4"/>
    <w:rsid w:val="009D4112"/>
    <w:rsid w:val="00A16234"/>
    <w:rsid w:val="00A94106"/>
    <w:rsid w:val="00AD1FDF"/>
    <w:rsid w:val="00B06B95"/>
    <w:rsid w:val="00B25C83"/>
    <w:rsid w:val="00B4437B"/>
    <w:rsid w:val="00B85BAD"/>
    <w:rsid w:val="00BA76FF"/>
    <w:rsid w:val="00BC305D"/>
    <w:rsid w:val="00BC7D00"/>
    <w:rsid w:val="00BD587D"/>
    <w:rsid w:val="00C03BC0"/>
    <w:rsid w:val="00C744C8"/>
    <w:rsid w:val="00C840AB"/>
    <w:rsid w:val="00CB08A5"/>
    <w:rsid w:val="00D342CD"/>
    <w:rsid w:val="00D569F8"/>
    <w:rsid w:val="00D93079"/>
    <w:rsid w:val="00E21B41"/>
    <w:rsid w:val="00EB0022"/>
    <w:rsid w:val="00F36458"/>
    <w:rsid w:val="00F57F54"/>
    <w:rsid w:val="00FB1DF6"/>
    <w:rsid w:val="00FD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E84AB7"/>
  <w15:docId w15:val="{1F6E94CD-8DFE-4C9E-93FD-528F51A2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3C06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D3C06"/>
    <w:rPr>
      <w:rFonts w:ascii="Arial" w:hAnsi="Arial"/>
      <w:b/>
      <w:noProof/>
      <w:sz w:val="22"/>
    </w:rPr>
  </w:style>
  <w:style w:type="character" w:styleId="Sidetall">
    <w:name w:val="page number"/>
    <w:rsid w:val="005D3C06"/>
    <w:rPr>
      <w:rFonts w:ascii="Arial" w:hAnsi="Arial"/>
      <w:sz w:val="20"/>
    </w:rPr>
  </w:style>
  <w:style w:type="paragraph" w:styleId="Topptekst">
    <w:name w:val="header"/>
    <w:basedOn w:val="Normal"/>
    <w:rsid w:val="00990CC4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F3645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F36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11%20for%20Blanketter%20ARF%20norsk%20og%20engelsk.zip\Blankett%205106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FMA-STA-MAL-062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6" ma:contentTypeDescription="" ma:contentTypeScope="" ma:versionID="6a67d40ad7807ec32ef98fb20b84a76a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916bb0f2d3e6301fdece42620d4fb955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3EDE04-C121-4297-8DB5-FE8FC7C585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C84344-73D9-4929-941E-9C926E602F24}">
  <ds:schemaRefs>
    <ds:schemaRef ds:uri="http://purl.org/dc/terms/"/>
    <ds:schemaRef ds:uri="e5e56184-275f-495f-a56f-8fdf09bcc359"/>
    <ds:schemaRef ds:uri="http://schemas.openxmlformats.org/package/2006/metadata/core-properties"/>
    <ds:schemaRef ds:uri="http://www.w3.org/XML/1998/namespace"/>
    <ds:schemaRef ds:uri="http://schemas.microsoft.com/sharepoint/v4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dd00ab93-0e18-411d-b15d-2f87675ae7e8"/>
    <ds:schemaRef ds:uri="4c0a4739-058c-4a6b-9871-4ea836128b31"/>
  </ds:schemaRefs>
</ds:datastoreItem>
</file>

<file path=customXml/itemProps3.xml><?xml version="1.0" encoding="utf-8"?>
<ds:datastoreItem xmlns:ds="http://schemas.openxmlformats.org/officeDocument/2006/customXml" ds:itemID="{08D95C08-F0FB-4F3B-8113-7612A49DA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5106</Template>
  <TotalTime>40</TotalTime>
  <Pages>1</Pages>
  <Words>184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Endringsavtale</vt:lpstr>
    </vt:vector>
  </TitlesOfParts>
  <Company>Forsvaret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Endringsavtale</dc:title>
  <dc:creator>RuneHoksrød</dc:creator>
  <cp:lastModifiedBy>Brunborg, Per Morten</cp:lastModifiedBy>
  <cp:revision>19</cp:revision>
  <cp:lastPrinted>2020-02-19T10:25:00Z</cp:lastPrinted>
  <dcterms:created xsi:type="dcterms:W3CDTF">2019-05-21T14:40:00Z</dcterms:created>
  <dcterms:modified xsi:type="dcterms:W3CDTF">2020-03-09T12:53:00Z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243600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